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9A6B24" w:rsidRDefault="009A6B24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9A6B24" w:rsidRPr="00516466" w:rsidRDefault="009A6B24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9A6B24" w:rsidRPr="00E64BCF" w:rsidRDefault="009A6B24" w:rsidP="00E64BCF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9A6B24" w:rsidRPr="00E9471C" w:rsidRDefault="009A6B24" w:rsidP="0098254B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Тодор Иванов Диклиев</w:t>
      </w:r>
    </w:p>
    <w:p w:rsidR="009A6B24" w:rsidRPr="00E14CC6" w:rsidRDefault="009A6B24" w:rsidP="0098254B">
      <w:pPr>
        <w:rPr>
          <w:rFonts w:ascii="Verdana" w:hAnsi="Verdana"/>
        </w:rPr>
      </w:pPr>
      <w:r>
        <w:rPr>
          <w:rFonts w:ascii="Verdana" w:hAnsi="Verdana"/>
          <w:lang w:val="bg-BG"/>
        </w:rPr>
        <w:t>гр. Карлово</w:t>
      </w:r>
    </w:p>
    <w:p w:rsidR="009A6B24" w:rsidRPr="0040583A" w:rsidRDefault="009A6B24" w:rsidP="00A5447D">
      <w:pPr>
        <w:rPr>
          <w:rFonts w:ascii="Verdana" w:hAnsi="Verdana"/>
          <w:bCs/>
        </w:rPr>
      </w:pPr>
    </w:p>
    <w:p w:rsidR="009A6B24" w:rsidRPr="0098254B" w:rsidRDefault="009A6B24" w:rsidP="004507B4">
      <w:pPr>
        <w:pStyle w:val="Subtitle"/>
        <w:ind w:right="240"/>
        <w:rPr>
          <w:rFonts w:ascii="Verdana" w:hAnsi="Verdana"/>
          <w:sz w:val="20"/>
          <w:szCs w:val="20"/>
          <w:lang w:val="en-US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Карлово</w:t>
      </w:r>
    </w:p>
    <w:p w:rsidR="009A6B24" w:rsidRDefault="009A6B24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гр. Калофер</w:t>
      </w:r>
    </w:p>
    <w:p w:rsidR="009A6B24" w:rsidRDefault="009A6B24" w:rsidP="00342BD4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9A6B24" w:rsidRPr="009C3B94" w:rsidRDefault="009A6B24" w:rsidP="001A4F2C">
      <w:pPr>
        <w:ind w:right="283"/>
        <w:jc w:val="both"/>
        <w:rPr>
          <w:rFonts w:ascii="Verdana" w:hAnsi="Verdana"/>
          <w:lang w:val="ru-RU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>ОВОС-212/18.03.2015г.</w:t>
      </w:r>
      <w:r w:rsidRPr="0098254B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A5447D">
        <w:t xml:space="preserve"> </w:t>
      </w:r>
      <w:r w:rsidRPr="00F151AB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 и допълнителна информация</w:t>
      </w:r>
      <w:r w:rsidRPr="0098254B">
        <w:rPr>
          <w:rFonts w:ascii="Verdana" w:hAnsi="Verdana"/>
          <w:lang w:val="ru-RU"/>
        </w:rPr>
        <w:t xml:space="preserve"> </w:t>
      </w:r>
      <w:r w:rsidRPr="00FB5BA8">
        <w:rPr>
          <w:rFonts w:ascii="Verdana" w:hAnsi="Verdana"/>
          <w:lang w:val="ru-RU"/>
        </w:rPr>
        <w:t xml:space="preserve">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Pr="001A4F2C">
        <w:rPr>
          <w:rFonts w:ascii="Verdana" w:hAnsi="Verdana"/>
          <w:lang w:val="ru-RU"/>
        </w:rPr>
        <w:t>ОВОС-212/</w:t>
      </w:r>
      <w:r>
        <w:rPr>
          <w:rFonts w:ascii="Verdana" w:hAnsi="Verdana"/>
          <w:lang w:val="ru-RU"/>
        </w:rPr>
        <w:t>17</w:t>
      </w:r>
      <w:r w:rsidRPr="001A4F2C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>04</w:t>
      </w:r>
      <w:r w:rsidRPr="001A4F2C">
        <w:rPr>
          <w:rFonts w:ascii="Verdana" w:hAnsi="Verdana"/>
          <w:lang w:val="ru-RU"/>
        </w:rPr>
        <w:t>.2015г</w:t>
      </w:r>
      <w:r w:rsidRPr="00F151AB">
        <w:rPr>
          <w:rFonts w:ascii="Verdana" w:hAnsi="Verdana"/>
          <w:lang w:val="ru-RU"/>
        </w:rPr>
        <w:t>:</w:t>
      </w:r>
      <w:r w:rsidRPr="00F151AB">
        <w:rPr>
          <w:rFonts w:ascii="Verdana" w:hAnsi="Verdana"/>
        </w:rPr>
        <w:t xml:space="preserve"> </w:t>
      </w:r>
      <w:r w:rsidRPr="00135DF1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>Изграждане на обект - животновъдна ферма за 500 бр. дребен рогат добитък, 100 бр. едър рогат добитък и обслужващи сгради</w:t>
      </w:r>
      <w:r w:rsidRPr="00573A5B">
        <w:rPr>
          <w:rFonts w:ascii="Verdana" w:hAnsi="Verdana"/>
          <w:b/>
        </w:rPr>
        <w:t>”</w:t>
      </w:r>
      <w:r w:rsidRPr="00573A5B">
        <w:rPr>
          <w:rFonts w:ascii="Verdana" w:hAnsi="Verdana"/>
        </w:rPr>
        <w:t xml:space="preserve"> </w:t>
      </w:r>
      <w:r w:rsidRPr="00285658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 xml:space="preserve">част от имот </w:t>
      </w:r>
      <w:r w:rsidRPr="00FB5BA8">
        <w:rPr>
          <w:rFonts w:ascii="Verdana" w:hAnsi="Verdana"/>
          <w:lang w:val="ru-RU"/>
        </w:rPr>
        <w:t>№</w:t>
      </w:r>
      <w:r>
        <w:rPr>
          <w:rFonts w:ascii="Verdana" w:hAnsi="Verdana"/>
          <w:lang w:val="ru-RU"/>
        </w:rPr>
        <w:t xml:space="preserve"> 155060,</w:t>
      </w:r>
      <w:r>
        <w:rPr>
          <w:rFonts w:ascii="Verdana" w:hAnsi="Verdana"/>
          <w:lang w:val="bg-BG"/>
        </w:rPr>
        <w:t xml:space="preserve"> землище на гр. Калофер, Община Карлово</w:t>
      </w:r>
      <w:r w:rsidRPr="00285658">
        <w:rPr>
          <w:rFonts w:ascii="Verdana" w:hAnsi="Verdana"/>
          <w:lang w:val="ru-RU"/>
        </w:rPr>
        <w:t>.</w:t>
      </w:r>
    </w:p>
    <w:p w:rsidR="009A6B24" w:rsidRDefault="009A6B24" w:rsidP="0098254B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9A6B24" w:rsidRDefault="009A6B24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Господин Диклиев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9A6B24" w:rsidRPr="00516466" w:rsidRDefault="009A6B24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A6B24" w:rsidRPr="00516466" w:rsidRDefault="009A6B24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004570" w:rsidRDefault="009A6B24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9A6B24" w:rsidRPr="00516466" w:rsidRDefault="009A6B24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 w:rsidRPr="00864EE4">
        <w:rPr>
          <w:rStyle w:val="Strong"/>
          <w:rFonts w:ascii="Verdana" w:hAnsi="Verdana"/>
          <w:b w:val="0"/>
          <w:bCs/>
        </w:rPr>
        <w:t>„</w:t>
      </w:r>
      <w:r>
        <w:rPr>
          <w:rStyle w:val="Strong"/>
          <w:rFonts w:ascii="Verdana" w:hAnsi="Verdana"/>
          <w:b w:val="0"/>
          <w:bCs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основание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A6B24" w:rsidRPr="00267922" w:rsidRDefault="009A6B24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 Община Карлово и Кметство гр. Калофер.</w:t>
      </w:r>
    </w:p>
    <w:p w:rsidR="009A6B24" w:rsidRPr="00516466" w:rsidRDefault="009A6B2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9A6B24" w:rsidRPr="0022649C" w:rsidRDefault="009A6B24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</w:t>
      </w:r>
      <w:r>
        <w:rPr>
          <w:rFonts w:ascii="Verdana" w:hAnsi="Verdana"/>
          <w:lang w:val="bg-BG"/>
        </w:rPr>
        <w:t xml:space="preserve"> </w:t>
      </w:r>
      <w:r w:rsidRPr="0022649C">
        <w:rPr>
          <w:rFonts w:ascii="Verdana" w:hAnsi="Verdana"/>
          <w:lang w:val="bg-BG"/>
        </w:rPr>
        <w:t>2.1.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A6B24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 на съответния компетентен орган – РИОСВ Пловдив.</w:t>
      </w:r>
    </w:p>
    <w:p w:rsidR="009A6B24" w:rsidRDefault="009A6B2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BD3E37" w:rsidRDefault="009A6B24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0001493 </w:t>
      </w:r>
      <w:r>
        <w:rPr>
          <w:rFonts w:ascii="Verdana" w:hAnsi="Verdana"/>
          <w:b/>
          <w:lang w:val="bg-BG"/>
        </w:rPr>
        <w:t>„Централен Балкан-буфер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9A6B24" w:rsidRPr="00BD3E37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9A6B24" w:rsidRPr="00516466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lang w:val="ru-RU"/>
        </w:rPr>
      </w:pPr>
    </w:p>
    <w:p w:rsidR="009A6B24" w:rsidRDefault="009A6B2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9A6B24" w:rsidRPr="00FE3B69" w:rsidRDefault="009A6B24" w:rsidP="00FE3B69">
      <w:pPr>
        <w:jc w:val="both"/>
        <w:rPr>
          <w:rFonts w:ascii="Verdana" w:hAnsi="Verdana"/>
          <w:b/>
          <w:lang w:val="ru-RU"/>
        </w:rPr>
      </w:pPr>
    </w:p>
    <w:p w:rsidR="009A6B24" w:rsidRPr="00FE3B69" w:rsidRDefault="009A6B2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9A6B24" w:rsidRDefault="009A6B24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Директор на </w:t>
      </w:r>
      <w:r w:rsidRPr="00FE3B69">
        <w:rPr>
          <w:rFonts w:ascii="Verdana" w:hAnsi="Verdana"/>
          <w:i/>
          <w:lang w:val="ru-RU"/>
        </w:rPr>
        <w:t>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9A6B24" w:rsidRDefault="009A6B24" w:rsidP="00BA78BF">
      <w:pPr>
        <w:pStyle w:val="Footer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p w:rsidR="009A6B24" w:rsidRPr="001A4F2C" w:rsidRDefault="009A6B24" w:rsidP="00171081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bCs/>
          <w:color w:val="FFFFFF"/>
        </w:rPr>
      </w:pPr>
      <w:r w:rsidRPr="001A4F2C">
        <w:rPr>
          <w:rFonts w:ascii="Verdana" w:hAnsi="Verdana"/>
          <w:bCs/>
          <w:color w:val="FFFFFF"/>
        </w:rPr>
        <w:t xml:space="preserve">Съгласувал:                                                      </w:t>
      </w:r>
      <w:r w:rsidRPr="001A4F2C">
        <w:rPr>
          <w:rFonts w:ascii="Verdana" w:hAnsi="Verdana"/>
          <w:bCs/>
          <w:color w:val="FFFFFF"/>
          <w:lang w:val="bg-BG"/>
        </w:rPr>
        <w:t xml:space="preserve">   </w:t>
      </w:r>
    </w:p>
    <w:p w:rsidR="009A6B24" w:rsidRPr="001A4F2C" w:rsidRDefault="009A6B24" w:rsidP="00171081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/>
        </w:rPr>
      </w:pPr>
      <w:r w:rsidRPr="001A4F2C">
        <w:rPr>
          <w:rFonts w:ascii="Verdana" w:hAnsi="Verdana"/>
          <w:bCs/>
          <w:color w:val="FFFFFF"/>
        </w:rPr>
        <w:t xml:space="preserve">       Д. Димитров, Директор Дирекция ПД</w:t>
      </w:r>
      <w:r w:rsidRPr="001A4F2C">
        <w:rPr>
          <w:rFonts w:ascii="Verdana" w:hAnsi="Verdana"/>
          <w:bCs/>
          <w:color w:val="FFFFFF"/>
          <w:lang w:val="ru-RU"/>
        </w:rPr>
        <w:t xml:space="preserve">                    </w:t>
      </w:r>
    </w:p>
    <w:p w:rsidR="009A6B24" w:rsidRPr="001A4F2C" w:rsidRDefault="009A6B24" w:rsidP="00171081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/>
          <w:lang w:val="ru-RU"/>
        </w:rPr>
      </w:pPr>
      <w:r w:rsidRPr="001A4F2C">
        <w:rPr>
          <w:rFonts w:ascii="Verdana" w:hAnsi="Verdana"/>
          <w:bCs/>
          <w:color w:val="FFFFFF"/>
        </w:rPr>
        <w:t xml:space="preserve">                                                                         </w:t>
      </w:r>
      <w:r w:rsidRPr="001A4F2C">
        <w:rPr>
          <w:rFonts w:ascii="Verdana" w:hAnsi="Verdana"/>
          <w:bCs/>
          <w:color w:val="FFFFFF"/>
          <w:lang w:val="bg-BG"/>
        </w:rPr>
        <w:t xml:space="preserve">  </w:t>
      </w:r>
    </w:p>
    <w:p w:rsidR="009A6B24" w:rsidRPr="001A4F2C" w:rsidRDefault="009A6B24" w:rsidP="00171081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/>
          <w:lang w:val="bg-BG" w:eastAsia="zh-CN"/>
        </w:rPr>
      </w:pPr>
      <w:r w:rsidRPr="001A4F2C">
        <w:rPr>
          <w:rFonts w:ascii="Verdana" w:eastAsia="SimSun" w:hAnsi="Verdana"/>
          <w:bCs/>
          <w:color w:val="FFFFFF"/>
          <w:lang w:val="bg-BG" w:eastAsia="zh-CN"/>
        </w:rPr>
        <w:t xml:space="preserve">         </w:t>
      </w:r>
    </w:p>
    <w:p w:rsidR="009A6B24" w:rsidRPr="001A4F2C" w:rsidRDefault="009A6B24" w:rsidP="00171081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/>
          <w:lang w:eastAsia="zh-CN"/>
        </w:rPr>
      </w:pPr>
      <w:r w:rsidRPr="001A4F2C">
        <w:rPr>
          <w:rFonts w:ascii="Verdana" w:hAnsi="Verdana"/>
          <w:bCs/>
          <w:color w:val="FFFFFF"/>
        </w:rPr>
        <w:t xml:space="preserve">Изготвили:   </w:t>
      </w:r>
    </w:p>
    <w:p w:rsidR="009A6B24" w:rsidRPr="001A4F2C" w:rsidRDefault="009A6B24" w:rsidP="00171081">
      <w:pPr>
        <w:rPr>
          <w:rFonts w:ascii="Verdana" w:hAnsi="Verdana"/>
          <w:bCs/>
          <w:color w:val="FFFFFF"/>
          <w:lang w:val="bg-BG"/>
        </w:rPr>
      </w:pPr>
      <w:r w:rsidRPr="001A4F2C">
        <w:rPr>
          <w:rFonts w:ascii="Verdana" w:hAnsi="Verdana"/>
          <w:bCs/>
          <w:color w:val="FFFFFF"/>
        </w:rPr>
        <w:t>В. Кацарова, ст. експерт</w:t>
      </w:r>
      <w:r w:rsidRPr="001A4F2C">
        <w:rPr>
          <w:rFonts w:ascii="Verdana" w:hAnsi="Verdana"/>
          <w:bCs/>
          <w:color w:val="FFFFFF"/>
          <w:lang w:val="bg-BG"/>
        </w:rPr>
        <w:t xml:space="preserve"> ОВОС и ЕО</w:t>
      </w:r>
      <w:r w:rsidRPr="001A4F2C">
        <w:rPr>
          <w:rFonts w:ascii="Verdana" w:hAnsi="Verdana"/>
          <w:bCs/>
          <w:color w:val="FFFFFF"/>
        </w:rPr>
        <w:t>………</w:t>
      </w:r>
    </w:p>
    <w:p w:rsidR="009A6B24" w:rsidRPr="001A4F2C" w:rsidRDefault="009A6B24" w:rsidP="00171081">
      <w:pPr>
        <w:rPr>
          <w:color w:val="FFFFFF"/>
          <w:lang w:val="bg-BG"/>
        </w:rPr>
      </w:pPr>
    </w:p>
    <w:p w:rsidR="009A6B24" w:rsidRPr="001A4F2C" w:rsidRDefault="009A6B24" w:rsidP="00171081">
      <w:pPr>
        <w:rPr>
          <w:color w:val="FFFFFF"/>
          <w:lang w:val="bg-BG"/>
        </w:rPr>
      </w:pPr>
      <w:r w:rsidRPr="001A4F2C">
        <w:rPr>
          <w:rFonts w:ascii="Verdana" w:hAnsi="Verdana"/>
          <w:bCs/>
          <w:color w:val="FFFFFF"/>
        </w:rPr>
        <w:t xml:space="preserve">Н. Иса, ст. експерт ………..                               </w:t>
      </w:r>
      <w:r w:rsidRPr="001A4F2C">
        <w:rPr>
          <w:rFonts w:ascii="Verdana" w:hAnsi="Verdana"/>
          <w:bCs/>
          <w:color w:val="FFFFFF"/>
          <w:lang w:val="ru-RU"/>
        </w:rPr>
        <w:t xml:space="preserve">                                                                               </w:t>
      </w:r>
      <w:r w:rsidRPr="001A4F2C">
        <w:rPr>
          <w:rFonts w:ascii="Verdana" w:hAnsi="Verdana"/>
          <w:bCs/>
          <w:color w:val="FFFFFF"/>
        </w:rPr>
        <w:t xml:space="preserve">      </w:t>
      </w:r>
      <w:r w:rsidRPr="001A4F2C">
        <w:rPr>
          <w:rFonts w:ascii="Verdana" w:hAnsi="Verdana"/>
          <w:bCs/>
          <w:color w:val="FFFFFF"/>
          <w:lang w:val="ru-RU"/>
        </w:rPr>
        <w:t xml:space="preserve">         </w:t>
      </w:r>
    </w:p>
    <w:p w:rsidR="009A6B24" w:rsidRPr="001A4F2C" w:rsidRDefault="009A6B24" w:rsidP="00171081">
      <w:pPr>
        <w:jc w:val="both"/>
        <w:rPr>
          <w:color w:val="FFFFFF"/>
          <w:lang w:val="bg-BG"/>
        </w:rPr>
      </w:pPr>
    </w:p>
    <w:p w:rsidR="009A6B24" w:rsidRPr="00171081" w:rsidRDefault="009A6B24" w:rsidP="0017108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9A6B24" w:rsidRPr="00171081" w:rsidRDefault="009A6B24" w:rsidP="00BA78BF">
      <w:pPr>
        <w:pStyle w:val="Footer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sectPr w:rsidR="009A6B24" w:rsidRPr="00171081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B24" w:rsidRDefault="009A6B24">
      <w:r>
        <w:separator/>
      </w:r>
    </w:p>
  </w:endnote>
  <w:endnote w:type="continuationSeparator" w:id="0">
    <w:p w:rsidR="009A6B24" w:rsidRDefault="009A6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B24" w:rsidRDefault="009A6B2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next-textbox:#Text Box 1;mso-fit-shape-to-text:t">
            <w:txbxContent>
              <w:p w:rsidR="009A6B24" w:rsidRDefault="009A6B24" w:rsidP="0022049F">
                <w:pPr>
                  <w:jc w:val="both"/>
                </w:pPr>
                <w:r w:rsidRPr="00E00B6A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A6B24" w:rsidRPr="009463AE" w:rsidRDefault="009A6B2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A6B24" w:rsidRDefault="009A6B24" w:rsidP="0022049F">
    <w:pPr>
      <w:pStyle w:val="Footer"/>
      <w:jc w:val="center"/>
      <w:rPr>
        <w:lang w:val="bg-BG"/>
      </w:rPr>
    </w:pPr>
  </w:p>
  <w:p w:rsidR="009A6B24" w:rsidRPr="009463AE" w:rsidRDefault="009A6B24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B24" w:rsidRDefault="009A6B2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next-textbox:#Text Box 5;mso-fit-shape-to-text:t">
            <w:txbxContent>
              <w:p w:rsidR="009A6B24" w:rsidRDefault="009A6B24" w:rsidP="0022049F">
                <w:pPr>
                  <w:jc w:val="both"/>
                </w:pPr>
                <w:r w:rsidRPr="00E00B6A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A6B24" w:rsidRPr="009463AE" w:rsidRDefault="009A6B2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A6B24" w:rsidRDefault="009A6B24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B24" w:rsidRDefault="009A6B24">
      <w:r>
        <w:separator/>
      </w:r>
    </w:p>
  </w:footnote>
  <w:footnote w:type="continuationSeparator" w:id="0">
    <w:p w:rsidR="009A6B24" w:rsidRDefault="009A6B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B24" w:rsidRPr="005B69F7" w:rsidRDefault="009A6B2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9A6B24" w:rsidRPr="005B69F7" w:rsidRDefault="009A6B2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1mm;mso-wrap-distance-right:3.17481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A6B24" w:rsidRPr="003106F6" w:rsidRDefault="009A6B24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A6B24" w:rsidRPr="00ED1377" w:rsidRDefault="009A6B24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1B30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1EFE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4ED5"/>
    <w:rsid w:val="000A7E8A"/>
    <w:rsid w:val="000B0963"/>
    <w:rsid w:val="000B24C3"/>
    <w:rsid w:val="000B5F42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DF1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081"/>
    <w:rsid w:val="00171D14"/>
    <w:rsid w:val="0017213D"/>
    <w:rsid w:val="00172303"/>
    <w:rsid w:val="0017316E"/>
    <w:rsid w:val="0017332C"/>
    <w:rsid w:val="00173EF0"/>
    <w:rsid w:val="00182F3F"/>
    <w:rsid w:val="0018423C"/>
    <w:rsid w:val="001862D5"/>
    <w:rsid w:val="00190678"/>
    <w:rsid w:val="001916C0"/>
    <w:rsid w:val="00191A76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4F2C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86E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54A0E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37CA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4220"/>
    <w:rsid w:val="003757BF"/>
    <w:rsid w:val="003805FE"/>
    <w:rsid w:val="00380A9B"/>
    <w:rsid w:val="00380D00"/>
    <w:rsid w:val="00383E59"/>
    <w:rsid w:val="00385B8E"/>
    <w:rsid w:val="0038796C"/>
    <w:rsid w:val="00390AB2"/>
    <w:rsid w:val="00393633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583A"/>
    <w:rsid w:val="004065A4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3A7B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474A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BDF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4E3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3A5B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0BA1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0A28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09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E3433"/>
    <w:rsid w:val="007E432D"/>
    <w:rsid w:val="007E62D1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D13"/>
    <w:rsid w:val="00846F11"/>
    <w:rsid w:val="00847E91"/>
    <w:rsid w:val="00856D1D"/>
    <w:rsid w:val="0085724E"/>
    <w:rsid w:val="008579E2"/>
    <w:rsid w:val="0086143B"/>
    <w:rsid w:val="00862A9B"/>
    <w:rsid w:val="008645D2"/>
    <w:rsid w:val="00864EE4"/>
    <w:rsid w:val="00864FAF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254B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A6B24"/>
    <w:rsid w:val="009B0768"/>
    <w:rsid w:val="009B1745"/>
    <w:rsid w:val="009B48A0"/>
    <w:rsid w:val="009C00D9"/>
    <w:rsid w:val="009C2B25"/>
    <w:rsid w:val="009C34AA"/>
    <w:rsid w:val="009C38F9"/>
    <w:rsid w:val="009C3B94"/>
    <w:rsid w:val="009C6147"/>
    <w:rsid w:val="009D2CD2"/>
    <w:rsid w:val="009D2E22"/>
    <w:rsid w:val="009D3589"/>
    <w:rsid w:val="009D6BBB"/>
    <w:rsid w:val="009E17C9"/>
    <w:rsid w:val="009E2FE8"/>
    <w:rsid w:val="009F5940"/>
    <w:rsid w:val="00A0273D"/>
    <w:rsid w:val="00A03FA9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447D"/>
    <w:rsid w:val="00A545C2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522B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271C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AE4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BF"/>
    <w:rsid w:val="00BB1B56"/>
    <w:rsid w:val="00BB2812"/>
    <w:rsid w:val="00BC0919"/>
    <w:rsid w:val="00BC1B46"/>
    <w:rsid w:val="00BC236A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61D"/>
    <w:rsid w:val="00C64835"/>
    <w:rsid w:val="00C649BE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97A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67FE8"/>
    <w:rsid w:val="00D705AB"/>
    <w:rsid w:val="00D70732"/>
    <w:rsid w:val="00D711A6"/>
    <w:rsid w:val="00D76464"/>
    <w:rsid w:val="00D76D3A"/>
    <w:rsid w:val="00D77ABA"/>
    <w:rsid w:val="00D818BE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0B6A"/>
    <w:rsid w:val="00E037AC"/>
    <w:rsid w:val="00E047DB"/>
    <w:rsid w:val="00E110B1"/>
    <w:rsid w:val="00E125AE"/>
    <w:rsid w:val="00E14CC6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15A"/>
    <w:rsid w:val="00E532E4"/>
    <w:rsid w:val="00E534E5"/>
    <w:rsid w:val="00E54596"/>
    <w:rsid w:val="00E5591A"/>
    <w:rsid w:val="00E57E92"/>
    <w:rsid w:val="00E604EE"/>
    <w:rsid w:val="00E61668"/>
    <w:rsid w:val="00E61ADF"/>
    <w:rsid w:val="00E64BCF"/>
    <w:rsid w:val="00E664E4"/>
    <w:rsid w:val="00E677FE"/>
    <w:rsid w:val="00E71C1D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4076"/>
    <w:rsid w:val="00E9471C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B6E46"/>
    <w:rsid w:val="00EC0F8B"/>
    <w:rsid w:val="00ED1377"/>
    <w:rsid w:val="00ED3845"/>
    <w:rsid w:val="00ED3D5B"/>
    <w:rsid w:val="00ED4CD2"/>
    <w:rsid w:val="00ED7603"/>
    <w:rsid w:val="00ED7AC0"/>
    <w:rsid w:val="00EE02E5"/>
    <w:rsid w:val="00EE25E3"/>
    <w:rsid w:val="00EE26A5"/>
    <w:rsid w:val="00EF03B0"/>
    <w:rsid w:val="00EF087D"/>
    <w:rsid w:val="00EF5F21"/>
    <w:rsid w:val="00F0085A"/>
    <w:rsid w:val="00F01057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8472B"/>
    <w:rsid w:val="00F9400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44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194</TotalTime>
  <Pages>2</Pages>
  <Words>767</Words>
  <Characters>4373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8</cp:revision>
  <cp:lastPrinted>2015-04-21T10:14:00Z</cp:lastPrinted>
  <dcterms:created xsi:type="dcterms:W3CDTF">2015-04-21T06:57:00Z</dcterms:created>
  <dcterms:modified xsi:type="dcterms:W3CDTF">2015-04-24T06:50:00Z</dcterms:modified>
</cp:coreProperties>
</file>